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2F1" w:rsidRPr="00332AC9" w:rsidRDefault="00E642F1" w:rsidP="00202577">
      <w:pPr>
        <w:rPr>
          <w:lang w:val="ru-RU"/>
        </w:rPr>
      </w:pPr>
    </w:p>
    <w:p w:rsidR="00E642F1" w:rsidRDefault="00E642F1" w:rsidP="00202577">
      <w:pPr>
        <w:framePr w:hSpace="141" w:wrap="around" w:vAnchor="text" w:hAnchor="page" w:x="6016" w:y="1"/>
        <w:rPr>
          <w:noProof/>
        </w:rPr>
      </w:pPr>
      <w:r w:rsidRPr="000959DF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E642F1" w:rsidRDefault="00E642F1" w:rsidP="00202577">
      <w:pPr>
        <w:jc w:val="center"/>
        <w:rPr>
          <w:rFonts w:cs="Tahoma"/>
          <w:b/>
          <w:sz w:val="28"/>
          <w:szCs w:val="28"/>
        </w:rPr>
      </w:pPr>
    </w:p>
    <w:p w:rsidR="00E642F1" w:rsidRDefault="00E642F1" w:rsidP="00202577">
      <w:pPr>
        <w:jc w:val="center"/>
        <w:rPr>
          <w:rFonts w:cs="Tahoma"/>
          <w:b/>
          <w:sz w:val="28"/>
          <w:szCs w:val="28"/>
        </w:rPr>
      </w:pPr>
    </w:p>
    <w:p w:rsidR="00E642F1" w:rsidRDefault="00E642F1" w:rsidP="00202577">
      <w:pPr>
        <w:jc w:val="center"/>
        <w:rPr>
          <w:rFonts w:cs="Tahoma"/>
          <w:b/>
          <w:sz w:val="28"/>
          <w:szCs w:val="28"/>
        </w:rPr>
      </w:pPr>
    </w:p>
    <w:p w:rsidR="00E642F1" w:rsidRDefault="00E642F1" w:rsidP="00202577">
      <w:pPr>
        <w:jc w:val="center"/>
        <w:rPr>
          <w:rFonts w:cs="Tahoma"/>
          <w:b/>
          <w:sz w:val="28"/>
          <w:szCs w:val="28"/>
        </w:rPr>
      </w:pPr>
    </w:p>
    <w:p w:rsidR="00E642F1" w:rsidRDefault="00E642F1" w:rsidP="00202577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E642F1" w:rsidRDefault="00E642F1" w:rsidP="00202577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E642F1" w:rsidRDefault="00E642F1" w:rsidP="00202577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E642F1" w:rsidRPr="0039378D" w:rsidRDefault="00E642F1" w:rsidP="00202577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E642F1" w:rsidRDefault="00E642F1" w:rsidP="00202577"/>
    <w:p w:rsidR="00E642F1" w:rsidRPr="0039378D" w:rsidRDefault="00E642F1" w:rsidP="00202577">
      <w:pPr>
        <w:rPr>
          <w:sz w:val="28"/>
          <w:szCs w:val="28"/>
        </w:rPr>
      </w:pPr>
      <w:r>
        <w:rPr>
          <w:sz w:val="28"/>
          <w:szCs w:val="28"/>
        </w:rPr>
        <w:t xml:space="preserve">23 листопада </w:t>
      </w:r>
      <w:r w:rsidRPr="0039378D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№</w:t>
      </w:r>
      <w:r>
        <w:rPr>
          <w:sz w:val="28"/>
          <w:szCs w:val="28"/>
        </w:rPr>
        <w:t xml:space="preserve"> 296 -</w:t>
      </w:r>
      <w:r w:rsidRPr="0039378D">
        <w:rPr>
          <w:sz w:val="28"/>
          <w:szCs w:val="28"/>
        </w:rPr>
        <w:t xml:space="preserve">к </w:t>
      </w:r>
    </w:p>
    <w:p w:rsidR="00E642F1" w:rsidRPr="0039378D" w:rsidRDefault="00E642F1" w:rsidP="00202577">
      <w:pPr>
        <w:rPr>
          <w:b/>
        </w:rPr>
      </w:pPr>
    </w:p>
    <w:p w:rsidR="00E642F1" w:rsidRDefault="00E642F1" w:rsidP="00202577">
      <w:pPr>
        <w:jc w:val="center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частини щорічноїосновної</w:t>
      </w:r>
    </w:p>
    <w:p w:rsidR="00E642F1" w:rsidRPr="005B6AF9" w:rsidRDefault="00E642F1" w:rsidP="00202577">
      <w:pPr>
        <w:jc w:val="center"/>
        <w:rPr>
          <w:b/>
          <w:sz w:val="28"/>
        </w:rPr>
      </w:pPr>
      <w:r>
        <w:rPr>
          <w:b/>
          <w:sz w:val="28"/>
        </w:rPr>
        <w:t>відпустки СІДЛЕЦЬКІЙ Ользі</w:t>
      </w:r>
    </w:p>
    <w:p w:rsidR="00E642F1" w:rsidRDefault="00E642F1" w:rsidP="00202577">
      <w:pPr>
        <w:jc w:val="center"/>
        <w:rPr>
          <w:sz w:val="28"/>
        </w:rPr>
      </w:pPr>
    </w:p>
    <w:p w:rsidR="00E642F1" w:rsidRPr="001B36F7" w:rsidRDefault="00E642F1" w:rsidP="00202577">
      <w:pPr>
        <w:pStyle w:val="BodyText"/>
        <w:ind w:firstLine="708"/>
        <w:jc w:val="both"/>
        <w:rPr>
          <w:sz w:val="28"/>
          <w:szCs w:val="28"/>
        </w:rPr>
      </w:pPr>
      <w:r w:rsidRPr="00BE072F">
        <w:rPr>
          <w:sz w:val="28"/>
          <w:szCs w:val="28"/>
        </w:rPr>
        <w:t>На підставі  пунктів 7, 13, 20  частини 4  статті  42 Закону України «Про місцеве самоврядування в Україні», статті  21 Закону України «Про службу в органах м</w:t>
      </w:r>
      <w:r>
        <w:rPr>
          <w:sz w:val="28"/>
          <w:szCs w:val="28"/>
        </w:rPr>
        <w:t>iсцевого самоврядування», статей</w:t>
      </w:r>
      <w:bookmarkStart w:id="0" w:name="_GoBack"/>
      <w:bookmarkEnd w:id="0"/>
      <w:r>
        <w:rPr>
          <w:sz w:val="28"/>
          <w:szCs w:val="28"/>
        </w:rPr>
        <w:t xml:space="preserve"> 6, 12 Закону України «</w:t>
      </w:r>
      <w:r w:rsidRPr="001B36F7">
        <w:rPr>
          <w:sz w:val="28"/>
          <w:szCs w:val="28"/>
        </w:rPr>
        <w:t>Про вiдпустки</w:t>
      </w:r>
      <w:r>
        <w:rPr>
          <w:sz w:val="28"/>
          <w:szCs w:val="28"/>
        </w:rPr>
        <w:t>»,розглянувши  заявуСідлецької О.:</w:t>
      </w:r>
    </w:p>
    <w:p w:rsidR="00E642F1" w:rsidRDefault="00E642F1" w:rsidP="00202577">
      <w:pPr>
        <w:pStyle w:val="BodyTextIndent2"/>
        <w:spacing w:line="240" w:lineRule="auto"/>
        <w:ind w:firstLine="708"/>
        <w:jc w:val="both"/>
      </w:pPr>
      <w:r w:rsidRPr="001B36F7">
        <w:t xml:space="preserve">1. </w:t>
      </w:r>
      <w:r>
        <w:t xml:space="preserve">НАДАТИ   СІДЛЕЦЬКІЙ Ользі Миколаївні,  державному реєстратору  майнових прав відділу «Центр надання адміністративних послуг» міської ради,  частину щорічної основної відпустки тривалістю </w:t>
      </w:r>
      <w:r w:rsidRPr="009D0435">
        <w:rPr>
          <w:highlight w:val="black"/>
        </w:rPr>
        <w:t>15 календарних днівз 01 грудня  2021 року по 15 грудня 2021 року включно,  за період роботи з 23 лютого 2021 року по 22 лютого 2022 року.</w:t>
      </w:r>
      <w:r>
        <w:t xml:space="preserve"> </w:t>
      </w:r>
    </w:p>
    <w:p w:rsidR="00E642F1" w:rsidRPr="005B6AF9" w:rsidRDefault="00E642F1" w:rsidP="00202577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5B6AF9">
        <w:rPr>
          <w:sz w:val="28"/>
          <w:szCs w:val="28"/>
        </w:rPr>
        <w:t>. Відділу бухгалтерського</w:t>
      </w:r>
      <w:r>
        <w:rPr>
          <w:sz w:val="28"/>
          <w:szCs w:val="28"/>
        </w:rPr>
        <w:t xml:space="preserve"> обліку, звітності та фінансово </w:t>
      </w:r>
      <w:r w:rsidRPr="005B6AF9">
        <w:rPr>
          <w:sz w:val="28"/>
          <w:szCs w:val="28"/>
        </w:rPr>
        <w:t>господарського забезпечення Арцизької міської ради зробити відповідні розрахунки.</w:t>
      </w:r>
    </w:p>
    <w:p w:rsidR="00E642F1" w:rsidRDefault="00E642F1" w:rsidP="00202577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 керуючого справами виконавчого комітету міської ради Малєва О.</w:t>
      </w:r>
    </w:p>
    <w:p w:rsidR="00E642F1" w:rsidRPr="0039378D" w:rsidRDefault="00E642F1" w:rsidP="00202577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 - заява Сідлецької О.М.  від  19 листопада  2021 року.</w:t>
      </w:r>
    </w:p>
    <w:p w:rsidR="00E642F1" w:rsidRDefault="00E642F1" w:rsidP="00202577">
      <w:pPr>
        <w:pStyle w:val="Heading2"/>
      </w:pPr>
    </w:p>
    <w:p w:rsidR="00E642F1" w:rsidRDefault="00E642F1" w:rsidP="00202577"/>
    <w:p w:rsidR="00E642F1" w:rsidRPr="00202577" w:rsidRDefault="00E642F1" w:rsidP="00202577"/>
    <w:p w:rsidR="00E642F1" w:rsidRPr="000917CC" w:rsidRDefault="00E642F1" w:rsidP="00202577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  <w:t>Сергій ПАРПУЛАНСЬКИЙ</w:t>
      </w:r>
    </w:p>
    <w:p w:rsidR="00E642F1" w:rsidRDefault="00E642F1" w:rsidP="00202577">
      <w:pPr>
        <w:pStyle w:val="Heading2"/>
      </w:pPr>
    </w:p>
    <w:p w:rsidR="00E642F1" w:rsidRDefault="00E642F1" w:rsidP="00202577">
      <w:pPr>
        <w:pStyle w:val="Heading2"/>
      </w:pPr>
    </w:p>
    <w:p w:rsidR="00E642F1" w:rsidRDefault="00E642F1" w:rsidP="00202577">
      <w:pPr>
        <w:pStyle w:val="Heading2"/>
      </w:pPr>
      <w:r>
        <w:t>З розпорядженням ознайомлена</w:t>
      </w:r>
      <w:r>
        <w:tab/>
        <w:t xml:space="preserve">                    Ольга СІДЛЕЦЬКА</w:t>
      </w:r>
    </w:p>
    <w:p w:rsidR="00E642F1" w:rsidRPr="002D6B80" w:rsidRDefault="00E642F1" w:rsidP="00202577">
      <w:pPr>
        <w:rPr>
          <w:u w:val="single"/>
        </w:rPr>
      </w:pPr>
    </w:p>
    <w:p w:rsidR="00E642F1" w:rsidRDefault="00E642F1" w:rsidP="00202577"/>
    <w:p w:rsidR="00E642F1" w:rsidRDefault="00E642F1" w:rsidP="00202577"/>
    <w:p w:rsidR="00E642F1" w:rsidRDefault="00E642F1" w:rsidP="00202577"/>
    <w:p w:rsidR="00E642F1" w:rsidRDefault="00E642F1" w:rsidP="00202577"/>
    <w:p w:rsidR="00E642F1" w:rsidRDefault="00E642F1" w:rsidP="00202577"/>
    <w:p w:rsidR="00E642F1" w:rsidRDefault="00E642F1" w:rsidP="00202577"/>
    <w:p w:rsidR="00E642F1" w:rsidRDefault="00E642F1" w:rsidP="00202577"/>
    <w:p w:rsidR="00E642F1" w:rsidRDefault="00E642F1" w:rsidP="00202577"/>
    <w:p w:rsidR="00E642F1" w:rsidRPr="00CF77D5" w:rsidRDefault="00E642F1" w:rsidP="00202577">
      <w:pPr>
        <w:pStyle w:val="NoSpacing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Аркуш  </w:t>
      </w:r>
      <w:r w:rsidRPr="00CF77D5">
        <w:rPr>
          <w:rFonts w:ascii="Times New Roman" w:hAnsi="Times New Roman"/>
          <w:sz w:val="28"/>
          <w:szCs w:val="28"/>
          <w:lang w:val="uk-UA"/>
        </w:rPr>
        <w:t xml:space="preserve"> погодження р</w:t>
      </w:r>
      <w:r>
        <w:rPr>
          <w:rFonts w:ascii="Times New Roman" w:hAnsi="Times New Roman"/>
          <w:sz w:val="28"/>
          <w:szCs w:val="28"/>
          <w:lang w:val="uk-UA"/>
        </w:rPr>
        <w:t>озпорядження міського голови</w:t>
      </w:r>
    </w:p>
    <w:p w:rsidR="00E642F1" w:rsidRPr="00CF77D5" w:rsidRDefault="00E642F1" w:rsidP="00202577">
      <w:pPr>
        <w:pStyle w:val="NoSpacing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 23 листопада 2020 року  № 296 -к</w:t>
      </w:r>
    </w:p>
    <w:p w:rsidR="00E642F1" w:rsidRDefault="00E642F1" w:rsidP="00202577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E642F1" w:rsidRDefault="00E642F1" w:rsidP="00202577">
      <w:pPr>
        <w:jc w:val="center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частини щорічноїосновної</w:t>
      </w:r>
    </w:p>
    <w:p w:rsidR="00E642F1" w:rsidRPr="005B6AF9" w:rsidRDefault="00E642F1" w:rsidP="00202577">
      <w:pPr>
        <w:jc w:val="center"/>
        <w:rPr>
          <w:b/>
          <w:sz w:val="28"/>
        </w:rPr>
      </w:pPr>
      <w:r>
        <w:rPr>
          <w:b/>
          <w:sz w:val="28"/>
        </w:rPr>
        <w:t>відпустки СІДЛЕЦЬКІЙ Ользі</w:t>
      </w:r>
    </w:p>
    <w:p w:rsidR="00E642F1" w:rsidRPr="00CF77D5" w:rsidRDefault="00E642F1" w:rsidP="00202577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E642F1" w:rsidRDefault="00E642F1" w:rsidP="00202577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E642F1" w:rsidRPr="00CF77D5" w:rsidRDefault="00E642F1" w:rsidP="00202577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E642F1" w:rsidRPr="00CF77D5" w:rsidRDefault="00E642F1" w:rsidP="00202577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E642F1" w:rsidRDefault="00E642F1" w:rsidP="00202577">
      <w:pPr>
        <w:rPr>
          <w:sz w:val="28"/>
          <w:szCs w:val="28"/>
        </w:rPr>
      </w:pPr>
    </w:p>
    <w:p w:rsidR="00E642F1" w:rsidRPr="00E05F39" w:rsidRDefault="00E642F1" w:rsidP="00202577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E642F1" w:rsidRPr="00E05F39" w:rsidRDefault="00E642F1" w:rsidP="00202577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_____________Оксана СТОЯНОВА</w:t>
      </w:r>
    </w:p>
    <w:p w:rsidR="00E642F1" w:rsidRPr="00E05F39" w:rsidRDefault="00E642F1" w:rsidP="00202577">
      <w:pPr>
        <w:rPr>
          <w:b/>
          <w:sz w:val="28"/>
          <w:szCs w:val="28"/>
        </w:rPr>
      </w:pPr>
    </w:p>
    <w:p w:rsidR="00E642F1" w:rsidRDefault="00E642F1" w:rsidP="00202577">
      <w:pPr>
        <w:rPr>
          <w:sz w:val="28"/>
          <w:szCs w:val="28"/>
        </w:rPr>
      </w:pPr>
    </w:p>
    <w:p w:rsidR="00E642F1" w:rsidRPr="00E05F39" w:rsidRDefault="00E642F1" w:rsidP="00202577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E642F1" w:rsidRPr="00E05F39" w:rsidRDefault="00E642F1" w:rsidP="00202577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_____________Анастасія  СТАНКОВА</w:t>
      </w:r>
    </w:p>
    <w:p w:rsidR="00E642F1" w:rsidRPr="00E05F39" w:rsidRDefault="00E642F1" w:rsidP="00202577">
      <w:pPr>
        <w:rPr>
          <w:sz w:val="28"/>
          <w:szCs w:val="28"/>
        </w:rPr>
      </w:pPr>
    </w:p>
    <w:p w:rsidR="00E642F1" w:rsidRDefault="00E642F1" w:rsidP="00202577">
      <w:pPr>
        <w:rPr>
          <w:sz w:val="28"/>
          <w:szCs w:val="28"/>
        </w:rPr>
      </w:pPr>
    </w:p>
    <w:p w:rsidR="00E642F1" w:rsidRPr="009B19A7" w:rsidRDefault="00E642F1" w:rsidP="00202577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бухгалтерського обліку, звітності та фінансово-господарського забезпечення, головний бухгалтер</w:t>
      </w:r>
    </w:p>
    <w:p w:rsidR="00E642F1" w:rsidRDefault="00E642F1" w:rsidP="00202577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  Лариса ЛАБУНЕЦЬ</w:t>
      </w:r>
    </w:p>
    <w:p w:rsidR="00E642F1" w:rsidRDefault="00E642F1" w:rsidP="00202577"/>
    <w:p w:rsidR="00E642F1" w:rsidRDefault="00E642F1" w:rsidP="00202577"/>
    <w:p w:rsidR="00E642F1" w:rsidRDefault="00E642F1" w:rsidP="00202577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організаційної та кадрової роботи</w:t>
      </w:r>
    </w:p>
    <w:p w:rsidR="00E642F1" w:rsidRPr="00E05F39" w:rsidRDefault="00E642F1" w:rsidP="00202577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   Інеса СТОЙКОВА</w:t>
      </w:r>
    </w:p>
    <w:p w:rsidR="00E642F1" w:rsidRPr="00990900" w:rsidRDefault="00E642F1" w:rsidP="00202577"/>
    <w:p w:rsidR="00E642F1" w:rsidRDefault="00E642F1" w:rsidP="00202577"/>
    <w:p w:rsidR="00E642F1" w:rsidRDefault="00E642F1" w:rsidP="00202577"/>
    <w:p w:rsidR="00E642F1" w:rsidRDefault="00E642F1" w:rsidP="00202577"/>
    <w:p w:rsidR="00E642F1" w:rsidRDefault="00E642F1" w:rsidP="00202577"/>
    <w:p w:rsidR="00E642F1" w:rsidRDefault="00E642F1" w:rsidP="00202577"/>
    <w:p w:rsidR="00E642F1" w:rsidRDefault="00E642F1" w:rsidP="00202577"/>
    <w:p w:rsidR="00E642F1" w:rsidRDefault="00E642F1" w:rsidP="00202577"/>
    <w:p w:rsidR="00E642F1" w:rsidRDefault="00E642F1" w:rsidP="00202577"/>
    <w:p w:rsidR="00E642F1" w:rsidRDefault="00E642F1" w:rsidP="00202577"/>
    <w:p w:rsidR="00E642F1" w:rsidRDefault="00E642F1" w:rsidP="00202577"/>
    <w:p w:rsidR="00E642F1" w:rsidRDefault="00E642F1" w:rsidP="00202577"/>
    <w:p w:rsidR="00E642F1" w:rsidRDefault="00E642F1" w:rsidP="00202577"/>
    <w:p w:rsidR="00E642F1" w:rsidRDefault="00E642F1" w:rsidP="00202577"/>
    <w:p w:rsidR="00E642F1" w:rsidRDefault="00E642F1" w:rsidP="00202577"/>
    <w:p w:rsidR="00E642F1" w:rsidRDefault="00E642F1" w:rsidP="00202577"/>
    <w:p w:rsidR="00E642F1" w:rsidRDefault="00E642F1" w:rsidP="00202577">
      <w:pPr>
        <w:rPr>
          <w:sz w:val="24"/>
          <w:szCs w:val="24"/>
        </w:rPr>
      </w:pPr>
      <w:r w:rsidRPr="006D7188">
        <w:rPr>
          <w:sz w:val="24"/>
          <w:szCs w:val="24"/>
        </w:rPr>
        <w:t xml:space="preserve">Виконавець: </w:t>
      </w:r>
    </w:p>
    <w:p w:rsidR="00E642F1" w:rsidRDefault="00E642F1" w:rsidP="00202577">
      <w:pPr>
        <w:rPr>
          <w:sz w:val="24"/>
          <w:szCs w:val="24"/>
        </w:rPr>
      </w:pPr>
      <w:r>
        <w:rPr>
          <w:sz w:val="24"/>
          <w:szCs w:val="24"/>
        </w:rPr>
        <w:t>Г</w:t>
      </w:r>
      <w:r w:rsidRPr="006D7188">
        <w:rPr>
          <w:sz w:val="24"/>
          <w:szCs w:val="24"/>
        </w:rPr>
        <w:t>оловний спеціаліст по роботі з персоналом</w:t>
      </w:r>
    </w:p>
    <w:p w:rsidR="00E642F1" w:rsidRPr="00FF498B" w:rsidRDefault="00E642F1" w:rsidP="00202577">
      <w:pPr>
        <w:rPr>
          <w:sz w:val="24"/>
          <w:szCs w:val="24"/>
        </w:rPr>
      </w:pPr>
      <w:r w:rsidRPr="00F014FB">
        <w:rPr>
          <w:sz w:val="24"/>
          <w:szCs w:val="24"/>
        </w:rPr>
        <w:t xml:space="preserve">відділу організаційної та кадрової роботи </w:t>
      </w:r>
      <w:r>
        <w:rPr>
          <w:sz w:val="24"/>
          <w:szCs w:val="24"/>
        </w:rPr>
        <w:t xml:space="preserve">міської ради </w:t>
      </w:r>
    </w:p>
    <w:p w:rsidR="00E642F1" w:rsidRPr="00F014FB" w:rsidRDefault="00E642F1" w:rsidP="00202577"/>
    <w:p w:rsidR="00E642F1" w:rsidRPr="00F014FB" w:rsidRDefault="00E642F1" w:rsidP="00202577"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  Наталія КОЛЕСНІКОВА</w:t>
      </w:r>
    </w:p>
    <w:p w:rsidR="00E642F1" w:rsidRPr="000D7038" w:rsidRDefault="00E642F1" w:rsidP="00202577"/>
    <w:p w:rsidR="00E642F1" w:rsidRPr="000F1E54" w:rsidRDefault="00E642F1" w:rsidP="00202577"/>
    <w:p w:rsidR="00E642F1" w:rsidRPr="00515A84" w:rsidRDefault="00E642F1" w:rsidP="00202577"/>
    <w:p w:rsidR="00E642F1" w:rsidRPr="00FF498B" w:rsidRDefault="00E642F1" w:rsidP="00202577">
      <w:pPr>
        <w:rPr>
          <w:sz w:val="28"/>
          <w:szCs w:val="28"/>
        </w:rPr>
      </w:pPr>
    </w:p>
    <w:p w:rsidR="00E642F1" w:rsidRDefault="00E642F1" w:rsidP="00202577"/>
    <w:sectPr w:rsidR="00E642F1" w:rsidSect="0022483F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2577"/>
    <w:rsid w:val="000917CC"/>
    <w:rsid w:val="000959DF"/>
    <w:rsid w:val="000D7038"/>
    <w:rsid w:val="000F1E54"/>
    <w:rsid w:val="001B36F7"/>
    <w:rsid w:val="00202577"/>
    <w:rsid w:val="0022483F"/>
    <w:rsid w:val="002D6B80"/>
    <w:rsid w:val="003010A8"/>
    <w:rsid w:val="00332AC9"/>
    <w:rsid w:val="0039378D"/>
    <w:rsid w:val="00431478"/>
    <w:rsid w:val="00515A84"/>
    <w:rsid w:val="005B6AF9"/>
    <w:rsid w:val="005E4AE2"/>
    <w:rsid w:val="006D7188"/>
    <w:rsid w:val="007735AB"/>
    <w:rsid w:val="00990900"/>
    <w:rsid w:val="009B19A7"/>
    <w:rsid w:val="009D0435"/>
    <w:rsid w:val="00A96DD2"/>
    <w:rsid w:val="00BE072F"/>
    <w:rsid w:val="00CF77D5"/>
    <w:rsid w:val="00E05F39"/>
    <w:rsid w:val="00E642F1"/>
    <w:rsid w:val="00F014FB"/>
    <w:rsid w:val="00F6414C"/>
    <w:rsid w:val="00FF4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577"/>
    <w:rPr>
      <w:rFonts w:ascii="Times New Roman" w:eastAsia="Times New Roman" w:hAnsi="Times New Roman"/>
      <w:sz w:val="20"/>
      <w:szCs w:val="20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02577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202577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202577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02577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20257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202577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202577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202577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20257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202577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2025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02577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318</Words>
  <Characters>1818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4</cp:revision>
  <cp:lastPrinted>2021-11-23T13:58:00Z</cp:lastPrinted>
  <dcterms:created xsi:type="dcterms:W3CDTF">2021-11-22T14:29:00Z</dcterms:created>
  <dcterms:modified xsi:type="dcterms:W3CDTF">2022-01-12T09:37:00Z</dcterms:modified>
</cp:coreProperties>
</file>